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Bath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Bath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Bath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Bath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Bath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Bath are estimated to have a score of 1-2 on the PGSI (low-risk gambling), whilst </w:t>
      </w:r>
      <w:r w:rsidRPr="00773DF7">
        <w:rPr>
          <w:rFonts w:ascii="Libre Franklin Light" w:hAnsi="Libre Franklin Light" w:cs="Calibri Light"/>
          <w:b/>
          <w:bCs/>
          <w:color w:val="C45911" w:themeColor="accent2" w:themeShade="BF"/>
        </w:rPr>
        <w:t xml:space="preserve">3.4%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70.6% </w:t>
      </w:r>
      <w:r w:rsidRPr="004747BF">
        <w:rPr>
          <w:rFonts w:ascii="Libre Franklin Light" w:eastAsia="Times New Roman" w:hAnsi="Libre Franklin Light" w:cs="Calibri Light"/>
        </w:rPr>
        <w:t xml:space="preserve">of those respondents classified as PGSI 8+ in Bath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Bath is estimated to be </w:t>
      </w:r>
      <w:r w:rsidRPr="00773DF7">
        <w:rPr>
          <w:rFonts w:ascii="Libre Franklin Light" w:eastAsia="Times New Roman" w:hAnsi="Libre Franklin Light" w:cs="Calibri Light"/>
          <w:b/>
          <w:bCs/>
          <w:color w:val="C45911" w:themeColor="accent2" w:themeShade="BF"/>
        </w:rPr>
        <w:t xml:space="preserve">£2,229,087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Bath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Bath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Bath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Bath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a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Bath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a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Bath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11.1%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Bath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70.6%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a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Bath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12.3%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Bath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Bath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64.7%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Bath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Bath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Bath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£2,229,087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Bath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£36,308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£750,874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£53,790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£15,128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£27,735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£1,345,252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£2,229,087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Bath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Bath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32.4%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26.9%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11.3%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62.1%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Bath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32.4%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Bath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26.9%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Bath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11.3%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Bath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4.7%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Bath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62.1%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Bath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6B2ACE1-D90A-4816-801F-8C130DA6DC2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